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Mid Derbyshire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Mid Derbyshire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Mid Derbyshire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Mid Derbyshire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Mid Derbyshire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Mid Derbyshire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64.7% </w:t>
      </w:r>
      <w:r w:rsidRPr="004747BF">
        <w:rPr>
          <w:rFonts w:ascii="Libre Franklin Light" w:eastAsia="Times New Roman" w:hAnsi="Libre Franklin Light" w:cs="Calibri Light"/>
        </w:rPr>
        <w:t xml:space="preserve">of those respondents classified as PGSI 8+ in Mid Derbyshire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Mid Derbyshire is estimated to be </w:t>
      </w:r>
      <w:r w:rsidRPr="00773DF7">
        <w:rPr>
          <w:rFonts w:ascii="Libre Franklin Light" w:eastAsia="Times New Roman" w:hAnsi="Libre Franklin Light" w:cs="Calibri Light"/>
          <w:b/>
          <w:bCs/>
          <w:color w:val="C45911" w:themeColor="accent2" w:themeShade="BF"/>
        </w:rPr>
        <w:t xml:space="preserve">£920,922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Mid Derbyshire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Derbyshire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 Derbyshire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Mid Derbyshire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d Derby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Mid Derbyshire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d Derby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Mid Derbyshire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14.8%</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Derbyshire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d Derby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Mid Derbyshire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3.0%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14.8%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Mid Derbyshire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 Derbyshire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Mid Derbyshire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Mid Derbyshire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Mid Derbyshire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£920,922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Mid Derbyshire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£15,000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£310,215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£22,223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£6,250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£11,459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£555,775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£920,922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Mid Derbyshire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Mid Derbyshire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Derbyshire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12.8%</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Derbyshire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Derbyshire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 Derbyshire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Mid Derbyshire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Mid Derbyshire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12.8%</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Derbyshire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 Derbyshire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Mid Derbyshire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Mid Derbyshire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216EB6E-561B-4135-89BD-6AC95CF2C23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